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A6A40">
        <w:rPr>
          <w:rFonts w:cs="Arial"/>
          <w:b/>
          <w:caps/>
          <w:sz w:val="28"/>
          <w:szCs w:val="28"/>
        </w:rPr>
        <w:t>1261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A6A40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2A6A40">
              <w:rPr>
                <w:rFonts w:cs="Arial"/>
                <w:sz w:val="20"/>
                <w:szCs w:val="20"/>
              </w:rPr>
              <w:t>Providências junto à Secretaria de Mobilidade Urbana visando à instalação de um semáforo e de sinalização na Rua Jerônimo Pais com a Avenida Sebastião Lopes, na rotatória em frente ao Mercado Mandarim, no Jardim Nova Esperança.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9E2D86" w:rsidRDefault="009E2D86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CC3F89" w:rsidRDefault="003A77BE" w:rsidP="002A6A40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bookmarkStart w:id="0" w:name="_GoBack"/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 xml:space="preserve">s providências cabíveis </w:t>
      </w:r>
      <w:r w:rsidR="002A6A40" w:rsidRPr="002A6A40">
        <w:rPr>
          <w:rFonts w:cs="Arial"/>
        </w:rPr>
        <w:t>junto à Secretaria de Mobilidade Urbana visando à instalação de um semáforo e de sinalização na Rua Jerônimo Pais com a Avenida Sebastião Lopes, na rotatória em frente ao Mercado Mandarim, no Jardim Nova Esperança.</w:t>
      </w:r>
    </w:p>
    <w:p w:rsidR="002A6A40" w:rsidRPr="00423D42" w:rsidRDefault="002A6A40" w:rsidP="002A6A40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65361">
        <w:rPr>
          <w:rFonts w:cs="Arial"/>
        </w:rPr>
        <w:t>Conforme verificamos e fomos informados por munícipes, a falta de semáforo está causando insegurança aos pedestres, uma vez que o local tem trânsito intenso de veículos de grande porte, como caminhões e ônibus.</w:t>
      </w:r>
    </w:p>
    <w:p w:rsidR="002A6A40" w:rsidRDefault="002A6A40" w:rsidP="002A6A40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F909B3">
        <w:rPr>
          <w:rFonts w:cs="Arial"/>
        </w:rPr>
        <w:t xml:space="preserve">Destacamos o envio do </w:t>
      </w:r>
      <w:r w:rsidRPr="00F909B3">
        <w:rPr>
          <w:rFonts w:cs="Arial"/>
          <w:b/>
        </w:rPr>
        <w:t xml:space="preserve">OFÍCIO MOB Nº </w:t>
      </w:r>
      <w:r>
        <w:rPr>
          <w:rFonts w:cs="Arial"/>
          <w:b/>
        </w:rPr>
        <w:t>101</w:t>
      </w:r>
      <w:r w:rsidRPr="009C77E7">
        <w:rPr>
          <w:rFonts w:cs="Arial"/>
          <w:b/>
        </w:rPr>
        <w:t>/2021/</w:t>
      </w:r>
      <w:proofErr w:type="spellStart"/>
      <w:r w:rsidRPr="009C77E7">
        <w:rPr>
          <w:rFonts w:cs="Arial"/>
          <w:b/>
        </w:rPr>
        <w:t>VERª.MA</w:t>
      </w:r>
      <w:proofErr w:type="spellEnd"/>
      <w:r w:rsidRPr="00F909B3">
        <w:rPr>
          <w:rFonts w:cs="Arial"/>
        </w:rPr>
        <w:t>, no dia 0</w:t>
      </w:r>
      <w:r>
        <w:rPr>
          <w:rFonts w:cs="Arial"/>
        </w:rPr>
        <w:t>5</w:t>
      </w:r>
      <w:r w:rsidRPr="00F909B3">
        <w:rPr>
          <w:rFonts w:cs="Arial"/>
        </w:rPr>
        <w:t xml:space="preserve"> de maio de 2021, referente ao assunto.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bookmarkEnd w:id="0"/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9E2D86">
        <w:rPr>
          <w:rFonts w:cs="Arial"/>
        </w:rPr>
        <w:t>12 de maio de 2021.</w:t>
      </w:r>
    </w:p>
    <w:p w:rsidR="009E2D86" w:rsidRDefault="009E2D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E2D86" w:rsidRDefault="009E2D86" w:rsidP="009E2D86">
      <w:pPr>
        <w:jc w:val="center"/>
        <w:rPr>
          <w:rFonts w:eastAsia="Calibri" w:cs="Arial"/>
          <w:b/>
          <w:lang w:eastAsia="en-US"/>
        </w:rPr>
      </w:pPr>
    </w:p>
    <w:p w:rsidR="009E2D86" w:rsidRPr="005D429C" w:rsidRDefault="009E2D86" w:rsidP="009E2D86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9E2D86" w:rsidRDefault="009E2D86" w:rsidP="009E2D86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- PSD</w:t>
      </w:r>
      <w:r>
        <w:rPr>
          <w:rFonts w:eastAsia="Calibri" w:cs="Arial"/>
          <w:lang w:eastAsia="en-US"/>
        </w:rPr>
        <w:t>B</w:t>
      </w:r>
    </w:p>
    <w:sectPr w:rsidR="009E2D86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684" w:rsidRDefault="00873684">
      <w:r>
        <w:separator/>
      </w:r>
    </w:p>
  </w:endnote>
  <w:endnote w:type="continuationSeparator" w:id="0">
    <w:p w:rsidR="00873684" w:rsidRDefault="00873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684" w:rsidRDefault="00873684">
      <w:r>
        <w:separator/>
      </w:r>
    </w:p>
  </w:footnote>
  <w:footnote w:type="continuationSeparator" w:id="0">
    <w:p w:rsidR="00873684" w:rsidRDefault="008736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E2D86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E2D86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E7410"/>
    <w:rsid w:val="001F13C3"/>
    <w:rsid w:val="001F33CF"/>
    <w:rsid w:val="00204ED7"/>
    <w:rsid w:val="00212E2C"/>
    <w:rsid w:val="00230859"/>
    <w:rsid w:val="00253C82"/>
    <w:rsid w:val="002A63FE"/>
    <w:rsid w:val="002A6A40"/>
    <w:rsid w:val="002A7434"/>
    <w:rsid w:val="002C4B2B"/>
    <w:rsid w:val="002C5C70"/>
    <w:rsid w:val="002D24ED"/>
    <w:rsid w:val="002D3D9E"/>
    <w:rsid w:val="002E6367"/>
    <w:rsid w:val="002F02DB"/>
    <w:rsid w:val="002F2BDC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3684"/>
    <w:rsid w:val="00877E50"/>
    <w:rsid w:val="00881A74"/>
    <w:rsid w:val="008909A4"/>
    <w:rsid w:val="008A0EB2"/>
    <w:rsid w:val="008C1993"/>
    <w:rsid w:val="008C33AB"/>
    <w:rsid w:val="008C72B7"/>
    <w:rsid w:val="008F1E6B"/>
    <w:rsid w:val="008F7625"/>
    <w:rsid w:val="008F7B08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2D86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066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C3F89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0F18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B563A-B426-476E-B154-0B9444985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1</Pages>
  <Words>165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2020-03-16T12:28:00Z</cp:lastPrinted>
  <dcterms:created xsi:type="dcterms:W3CDTF">2021-05-10T14:48:00Z</dcterms:created>
  <dcterms:modified xsi:type="dcterms:W3CDTF">2021-05-10T14:51:00Z</dcterms:modified>
</cp:coreProperties>
</file>